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D3C46" w14:textId="29ABB096" w:rsidR="00E97506" w:rsidRPr="007F05E6" w:rsidRDefault="00E62FBD" w:rsidP="00170125">
      <w:pPr>
        <w:pStyle w:val="Unittitle"/>
      </w:pPr>
      <w:r>
        <w:t>3.</w:t>
      </w:r>
      <w:r w:rsidR="00430410">
        <w:t xml:space="preserve"> Working in the </w:t>
      </w:r>
      <w:r w:rsidR="0000561E">
        <w:t>agriculture, environmental and animal care sector</w:t>
      </w:r>
    </w:p>
    <w:p w14:paraId="04DE1E1A" w14:textId="24611C12" w:rsidR="00E97506" w:rsidRPr="00F3470E" w:rsidRDefault="00E97506" w:rsidP="00F3470E">
      <w:pPr>
        <w:pStyle w:val="Heading1"/>
      </w:pPr>
      <w:r w:rsidRPr="00F3470E">
        <w:t xml:space="preserve">Worksheet </w:t>
      </w:r>
      <w:r w:rsidR="00392430">
        <w:t>6</w:t>
      </w:r>
      <w:r w:rsidR="00430410">
        <w:t xml:space="preserve">: </w:t>
      </w:r>
      <w:r w:rsidR="00392430">
        <w:t>Modern slavery</w:t>
      </w:r>
      <w:r w:rsidR="00B4634B">
        <w:t xml:space="preserve"> </w:t>
      </w:r>
      <w:r w:rsidR="000064B4">
        <w:t>(learner)</w:t>
      </w:r>
    </w:p>
    <w:p w14:paraId="1C84EE63" w14:textId="1BC0D60A" w:rsidR="006E1028" w:rsidRDefault="00392430" w:rsidP="00E97506">
      <w:pPr>
        <w:pStyle w:val="Answer"/>
        <w:ind w:left="0"/>
      </w:pPr>
      <w:r>
        <w:t xml:space="preserve">In groups or pairs, research the government’s requirements for employers </w:t>
      </w:r>
      <w:r w:rsidR="00175024">
        <w:t>to report suspected modern slavery victims, called Duty to Notify.</w:t>
      </w:r>
    </w:p>
    <w:p w14:paraId="3DA6A9E3" w14:textId="77777777" w:rsidR="00202B04" w:rsidRDefault="00202B04" w:rsidP="00E97506">
      <w:pPr>
        <w:pStyle w:val="Answer"/>
        <w:ind w:left="0"/>
      </w:pPr>
    </w:p>
    <w:p w14:paraId="789C058D" w14:textId="7FA1C295" w:rsidR="00202B04" w:rsidRDefault="00202B04" w:rsidP="00E97506">
      <w:pPr>
        <w:pStyle w:val="Answer"/>
        <w:ind w:left="0"/>
      </w:pPr>
      <w:r>
        <w:t>Imagine you have been asked to explain Duty to Notify to your work colleagues.</w:t>
      </w:r>
    </w:p>
    <w:p w14:paraId="649ED28D" w14:textId="77777777" w:rsidR="00175024" w:rsidRDefault="00175024" w:rsidP="00E97506">
      <w:pPr>
        <w:pStyle w:val="Answer"/>
        <w:ind w:left="0"/>
      </w:pPr>
    </w:p>
    <w:p w14:paraId="2D695378" w14:textId="2639085E" w:rsidR="00860071" w:rsidRDefault="00202B04" w:rsidP="00E97506">
      <w:pPr>
        <w:pStyle w:val="Answer"/>
        <w:ind w:left="0"/>
      </w:pPr>
      <w:r>
        <w:t xml:space="preserve">Produce a short presentation </w:t>
      </w:r>
      <w:r w:rsidR="00301DE1">
        <w:t>(no more than 5 minutes) which explains</w:t>
      </w:r>
      <w:r w:rsidR="007E5577">
        <w:t>:</w:t>
      </w:r>
    </w:p>
    <w:p w14:paraId="5E3313A7" w14:textId="77777777" w:rsidR="00860071" w:rsidRDefault="00860071" w:rsidP="00E97506">
      <w:pPr>
        <w:pStyle w:val="Answer"/>
        <w:ind w:left="0"/>
      </w:pPr>
    </w:p>
    <w:p w14:paraId="3462127B" w14:textId="74D4F3BD" w:rsidR="00860071" w:rsidRDefault="00860071" w:rsidP="00926533">
      <w:pPr>
        <w:pStyle w:val="Answer"/>
        <w:numPr>
          <w:ilvl w:val="0"/>
          <w:numId w:val="40"/>
        </w:numPr>
        <w:spacing w:before="0" w:after="0"/>
        <w:ind w:left="714" w:hanging="357"/>
      </w:pPr>
      <w:r>
        <w:t>employers</w:t>
      </w:r>
      <w:r w:rsidR="000064B4">
        <w:t>’</w:t>
      </w:r>
      <w:r>
        <w:t xml:space="preserve"> responsibilities</w:t>
      </w:r>
    </w:p>
    <w:p w14:paraId="25E8EE58" w14:textId="18790B61" w:rsidR="00860071" w:rsidRDefault="00860071" w:rsidP="00926533">
      <w:pPr>
        <w:pStyle w:val="Answer"/>
        <w:numPr>
          <w:ilvl w:val="0"/>
          <w:numId w:val="40"/>
        </w:numPr>
        <w:spacing w:before="0" w:after="0"/>
        <w:ind w:left="714" w:hanging="357"/>
      </w:pPr>
      <w:r>
        <w:t>why it is important</w:t>
      </w:r>
      <w:r w:rsidR="00B4634B">
        <w:t xml:space="preserve"> to report cases</w:t>
      </w:r>
      <w:r w:rsidR="00926533">
        <w:t>.</w:t>
      </w:r>
    </w:p>
    <w:p w14:paraId="59DD29DB" w14:textId="77777777" w:rsidR="00860071" w:rsidRDefault="00860071" w:rsidP="00B4634B">
      <w:pPr>
        <w:pStyle w:val="Answer"/>
        <w:ind w:left="0"/>
      </w:pPr>
    </w:p>
    <w:p w14:paraId="0CF198F7" w14:textId="25D0A7B4" w:rsidR="00860071" w:rsidRDefault="00B4634B" w:rsidP="00E97506">
      <w:pPr>
        <w:pStyle w:val="Answer"/>
        <w:ind w:left="0"/>
      </w:pPr>
      <w:r>
        <w:t>Deliver your presentation to the class</w:t>
      </w:r>
      <w:r w:rsidR="007E5577">
        <w:t>.</w:t>
      </w:r>
    </w:p>
    <w:p w14:paraId="3414F09A" w14:textId="77777777" w:rsidR="007E5577" w:rsidRDefault="007E5577" w:rsidP="00E97506">
      <w:pPr>
        <w:pStyle w:val="Answer"/>
        <w:ind w:left="0"/>
      </w:pPr>
    </w:p>
    <w:p w14:paraId="6A680A3C" w14:textId="110FEA93" w:rsidR="00347BCE" w:rsidRPr="00347BCE" w:rsidRDefault="00347BCE" w:rsidP="007E5577">
      <w:pPr>
        <w:pStyle w:val="Answer"/>
        <w:ind w:left="0"/>
        <w:rPr>
          <w:color w:val="FF0000"/>
        </w:rPr>
      </w:pPr>
    </w:p>
    <w:sectPr w:rsidR="00347BCE" w:rsidRPr="00347BC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8006E" w14:textId="77777777" w:rsidR="0055738A" w:rsidRDefault="0055738A">
      <w:pPr>
        <w:spacing w:before="0" w:after="0"/>
      </w:pPr>
      <w:r>
        <w:separator/>
      </w:r>
    </w:p>
  </w:endnote>
  <w:endnote w:type="continuationSeparator" w:id="0">
    <w:p w14:paraId="4EA183F9" w14:textId="77777777" w:rsidR="0055738A" w:rsidRDefault="005573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8C53" w14:textId="77777777" w:rsidR="00B03FFD" w:rsidRDefault="00B03F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429E" w14:textId="3E9591F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69EAB40" wp14:editId="2125784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30280A">
      <w:t xml:space="preserve">                       </w:t>
    </w:r>
    <w:r w:rsidR="0030280A" w:rsidRPr="00A61555">
      <w:t>© 202</w:t>
    </w:r>
    <w:r w:rsidR="0030280A">
      <w:t>3</w:t>
    </w:r>
    <w:r w:rsidR="0030280A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8ACC9" w14:textId="77777777" w:rsidR="00B03FFD" w:rsidRDefault="00B03F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EA42E" w14:textId="77777777" w:rsidR="0055738A" w:rsidRDefault="0055738A">
      <w:pPr>
        <w:spacing w:before="0" w:after="0"/>
      </w:pPr>
      <w:r>
        <w:separator/>
      </w:r>
    </w:p>
  </w:footnote>
  <w:footnote w:type="continuationSeparator" w:id="0">
    <w:p w14:paraId="2EF11407" w14:textId="77777777" w:rsidR="0055738A" w:rsidRDefault="005573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97D9" w14:textId="77777777" w:rsidR="00B03FFD" w:rsidRDefault="00B03F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22470" w14:textId="7AD46BE6" w:rsidR="004F2099" w:rsidRPr="00B634AC" w:rsidRDefault="004F2099" w:rsidP="004F209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0800" behindDoc="0" locked="0" layoutInCell="1" allowOverlap="1" wp14:anchorId="66259A82" wp14:editId="4BA55155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B03FFD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</w:rPr>
      <w:t xml:space="preserve">Agriculture, Environment and Animal Care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1AAD1EBD" w14:textId="4E9C884C" w:rsidR="00110217" w:rsidRPr="00F03E33" w:rsidRDefault="004F2099" w:rsidP="004F209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202DF722" wp14:editId="1E6E91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D70D313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33B17" w14:textId="77777777" w:rsidR="00B03FFD" w:rsidRDefault="00B03F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C4711"/>
    <w:multiLevelType w:val="hybridMultilevel"/>
    <w:tmpl w:val="55F655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515CE"/>
    <w:multiLevelType w:val="hybridMultilevel"/>
    <w:tmpl w:val="5B74E9D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73B21"/>
    <w:multiLevelType w:val="hybridMultilevel"/>
    <w:tmpl w:val="2E4C7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514ED8"/>
    <w:multiLevelType w:val="hybridMultilevel"/>
    <w:tmpl w:val="FC887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07EE5"/>
    <w:multiLevelType w:val="hybridMultilevel"/>
    <w:tmpl w:val="D60C0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A24EE"/>
    <w:multiLevelType w:val="hybridMultilevel"/>
    <w:tmpl w:val="F0A0C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F2607C"/>
    <w:multiLevelType w:val="hybridMultilevel"/>
    <w:tmpl w:val="88861E40"/>
    <w:lvl w:ilvl="0" w:tplc="C6D2E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0D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68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8D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69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B26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9A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70B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07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72193809">
    <w:abstractNumId w:val="6"/>
  </w:num>
  <w:num w:numId="2" w16cid:durableId="1970279122">
    <w:abstractNumId w:val="19"/>
  </w:num>
  <w:num w:numId="3" w16cid:durableId="1239828887">
    <w:abstractNumId w:val="27"/>
  </w:num>
  <w:num w:numId="4" w16cid:durableId="669720375">
    <w:abstractNumId w:val="22"/>
  </w:num>
  <w:num w:numId="5" w16cid:durableId="79571211">
    <w:abstractNumId w:val="10"/>
  </w:num>
  <w:num w:numId="6" w16cid:durableId="1645428949">
    <w:abstractNumId w:val="21"/>
  </w:num>
  <w:num w:numId="7" w16cid:durableId="904922398">
    <w:abstractNumId w:val="10"/>
  </w:num>
  <w:num w:numId="8" w16cid:durableId="1302033242">
    <w:abstractNumId w:val="1"/>
  </w:num>
  <w:num w:numId="9" w16cid:durableId="1048795978">
    <w:abstractNumId w:val="10"/>
    <w:lvlOverride w:ilvl="0">
      <w:startOverride w:val="1"/>
    </w:lvlOverride>
  </w:num>
  <w:num w:numId="10" w16cid:durableId="1000084672">
    <w:abstractNumId w:val="23"/>
  </w:num>
  <w:num w:numId="11" w16cid:durableId="1743016725">
    <w:abstractNumId w:val="17"/>
  </w:num>
  <w:num w:numId="12" w16cid:durableId="1290892036">
    <w:abstractNumId w:val="7"/>
  </w:num>
  <w:num w:numId="13" w16cid:durableId="898171969">
    <w:abstractNumId w:val="15"/>
  </w:num>
  <w:num w:numId="14" w16cid:durableId="1396775281">
    <w:abstractNumId w:val="24"/>
  </w:num>
  <w:num w:numId="15" w16cid:durableId="629046743">
    <w:abstractNumId w:val="13"/>
  </w:num>
  <w:num w:numId="16" w16cid:durableId="2068145279">
    <w:abstractNumId w:val="8"/>
  </w:num>
  <w:num w:numId="17" w16cid:durableId="1145899386">
    <w:abstractNumId w:val="29"/>
  </w:num>
  <w:num w:numId="18" w16cid:durableId="1918130045">
    <w:abstractNumId w:val="30"/>
  </w:num>
  <w:num w:numId="19" w16cid:durableId="1406101713">
    <w:abstractNumId w:val="4"/>
  </w:num>
  <w:num w:numId="20" w16cid:durableId="330912070">
    <w:abstractNumId w:val="2"/>
  </w:num>
  <w:num w:numId="21" w16cid:durableId="768887525">
    <w:abstractNumId w:val="11"/>
  </w:num>
  <w:num w:numId="22" w16cid:durableId="1859730158">
    <w:abstractNumId w:val="11"/>
    <w:lvlOverride w:ilvl="0">
      <w:startOverride w:val="1"/>
    </w:lvlOverride>
  </w:num>
  <w:num w:numId="23" w16cid:durableId="1908492637">
    <w:abstractNumId w:val="28"/>
  </w:num>
  <w:num w:numId="24" w16cid:durableId="1199969292">
    <w:abstractNumId w:val="11"/>
    <w:lvlOverride w:ilvl="0">
      <w:startOverride w:val="1"/>
    </w:lvlOverride>
  </w:num>
  <w:num w:numId="25" w16cid:durableId="180551849">
    <w:abstractNumId w:val="11"/>
    <w:lvlOverride w:ilvl="0">
      <w:startOverride w:val="1"/>
    </w:lvlOverride>
  </w:num>
  <w:num w:numId="26" w16cid:durableId="1652517572">
    <w:abstractNumId w:val="12"/>
  </w:num>
  <w:num w:numId="27" w16cid:durableId="2011759038">
    <w:abstractNumId w:val="25"/>
  </w:num>
  <w:num w:numId="28" w16cid:durableId="904334170">
    <w:abstractNumId w:val="11"/>
    <w:lvlOverride w:ilvl="0">
      <w:startOverride w:val="1"/>
    </w:lvlOverride>
  </w:num>
  <w:num w:numId="29" w16cid:durableId="1973245773">
    <w:abstractNumId w:val="26"/>
  </w:num>
  <w:num w:numId="30" w16cid:durableId="1552569529">
    <w:abstractNumId w:val="11"/>
  </w:num>
  <w:num w:numId="31" w16cid:durableId="904607475">
    <w:abstractNumId w:val="11"/>
    <w:lvlOverride w:ilvl="0">
      <w:startOverride w:val="1"/>
    </w:lvlOverride>
  </w:num>
  <w:num w:numId="32" w16cid:durableId="1954507567">
    <w:abstractNumId w:val="11"/>
    <w:lvlOverride w:ilvl="0">
      <w:startOverride w:val="1"/>
    </w:lvlOverride>
  </w:num>
  <w:num w:numId="33" w16cid:durableId="1038896458">
    <w:abstractNumId w:val="0"/>
  </w:num>
  <w:num w:numId="34" w16cid:durableId="1691907666">
    <w:abstractNumId w:val="14"/>
  </w:num>
  <w:num w:numId="35" w16cid:durableId="1824198650">
    <w:abstractNumId w:val="18"/>
  </w:num>
  <w:num w:numId="36" w16cid:durableId="1794980115">
    <w:abstractNumId w:val="5"/>
  </w:num>
  <w:num w:numId="37" w16cid:durableId="829521013">
    <w:abstractNumId w:val="20"/>
  </w:num>
  <w:num w:numId="38" w16cid:durableId="1959264363">
    <w:abstractNumId w:val="16"/>
  </w:num>
  <w:num w:numId="39" w16cid:durableId="328950830">
    <w:abstractNumId w:val="3"/>
  </w:num>
  <w:num w:numId="40" w16cid:durableId="2116635533">
    <w:abstractNumId w:val="9"/>
  </w:num>
  <w:num w:numId="41" w16cid:durableId="890846278">
    <w:abstractNumId w:val="32"/>
  </w:num>
  <w:num w:numId="42" w16cid:durableId="5743618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506"/>
    <w:rsid w:val="000033BD"/>
    <w:rsid w:val="0000561E"/>
    <w:rsid w:val="000064B4"/>
    <w:rsid w:val="00043213"/>
    <w:rsid w:val="00082C62"/>
    <w:rsid w:val="000B231F"/>
    <w:rsid w:val="000C0642"/>
    <w:rsid w:val="000E194B"/>
    <w:rsid w:val="000E5E34"/>
    <w:rsid w:val="00110217"/>
    <w:rsid w:val="00122637"/>
    <w:rsid w:val="00152AC3"/>
    <w:rsid w:val="00156AF3"/>
    <w:rsid w:val="00163F2E"/>
    <w:rsid w:val="00175024"/>
    <w:rsid w:val="0019491D"/>
    <w:rsid w:val="001B1C2E"/>
    <w:rsid w:val="001C1240"/>
    <w:rsid w:val="001F74AD"/>
    <w:rsid w:val="00201767"/>
    <w:rsid w:val="00202B04"/>
    <w:rsid w:val="002333CD"/>
    <w:rsid w:val="002A6371"/>
    <w:rsid w:val="002D07A8"/>
    <w:rsid w:val="00301DE1"/>
    <w:rsid w:val="0030280A"/>
    <w:rsid w:val="00305DD3"/>
    <w:rsid w:val="0034017A"/>
    <w:rsid w:val="003405EA"/>
    <w:rsid w:val="0034635A"/>
    <w:rsid w:val="00347BCE"/>
    <w:rsid w:val="00392430"/>
    <w:rsid w:val="003F6A42"/>
    <w:rsid w:val="00404B31"/>
    <w:rsid w:val="00406AD7"/>
    <w:rsid w:val="00430410"/>
    <w:rsid w:val="00443B2E"/>
    <w:rsid w:val="00462420"/>
    <w:rsid w:val="00474F67"/>
    <w:rsid w:val="0048500D"/>
    <w:rsid w:val="004F2099"/>
    <w:rsid w:val="00524E1B"/>
    <w:rsid w:val="0055738A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E5577"/>
    <w:rsid w:val="00860071"/>
    <w:rsid w:val="008C1F1C"/>
    <w:rsid w:val="00903DF8"/>
    <w:rsid w:val="00926533"/>
    <w:rsid w:val="009975A0"/>
    <w:rsid w:val="009C5C6E"/>
    <w:rsid w:val="009F580B"/>
    <w:rsid w:val="00A2454C"/>
    <w:rsid w:val="00A813A4"/>
    <w:rsid w:val="00AE245C"/>
    <w:rsid w:val="00B03FFD"/>
    <w:rsid w:val="00B054EC"/>
    <w:rsid w:val="00B37A0F"/>
    <w:rsid w:val="00B4634B"/>
    <w:rsid w:val="00BE2C21"/>
    <w:rsid w:val="00C01D20"/>
    <w:rsid w:val="00C202BF"/>
    <w:rsid w:val="00C51AB2"/>
    <w:rsid w:val="00C858D7"/>
    <w:rsid w:val="00CE16D7"/>
    <w:rsid w:val="00CF2659"/>
    <w:rsid w:val="00D073BC"/>
    <w:rsid w:val="00D56B82"/>
    <w:rsid w:val="00DA2485"/>
    <w:rsid w:val="00DA4907"/>
    <w:rsid w:val="00DE29A8"/>
    <w:rsid w:val="00E24403"/>
    <w:rsid w:val="00E34B29"/>
    <w:rsid w:val="00E62FBD"/>
    <w:rsid w:val="00E97506"/>
    <w:rsid w:val="00F03E33"/>
    <w:rsid w:val="00F15749"/>
    <w:rsid w:val="00FD4DB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6A1D80"/>
  <w15:docId w15:val="{81A93CD8-8D85-457B-8B29-4A72315D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7506"/>
    <w:pPr>
      <w:ind w:left="720"/>
      <w:contextualSpacing/>
    </w:pPr>
  </w:style>
  <w:style w:type="table" w:styleId="TableGrid">
    <w:name w:val="Table Grid"/>
    <w:basedOn w:val="TableNormal"/>
    <w:rsid w:val="00E97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A63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97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9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3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0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785F14-4753-485A-AF28-084BB0347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61F4B-F803-4024-A455-99867D770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8903A5-4F55-4AEC-B492-FE626C76B515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Levels\Edited Units\Unit 1\ST BLANK WS Tutor Construction.dotx</Template>
  <TotalTime>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31</cp:revision>
  <cp:lastPrinted>2013-05-15T12:05:00Z</cp:lastPrinted>
  <dcterms:created xsi:type="dcterms:W3CDTF">2023-03-16T14:26:00Z</dcterms:created>
  <dcterms:modified xsi:type="dcterms:W3CDTF">2023-05-18T09:41:00Z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